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79C01" w14:textId="77777777" w:rsidR="00A90CAA" w:rsidRDefault="00A90CAA" w:rsidP="00A90CAA">
      <w:pPr>
        <w:pStyle w:val="NoSpacing"/>
      </w:pPr>
      <w:r>
        <w:rPr>
          <w:u w:val="single"/>
        </w:rPr>
        <w:t>William BURTON</w:t>
      </w:r>
      <w:r>
        <w:t xml:space="preserve">       (fl.1461)</w:t>
      </w:r>
    </w:p>
    <w:p w14:paraId="116881CC" w14:textId="77777777" w:rsidR="00A90CAA" w:rsidRDefault="00A90CAA" w:rsidP="00A90CAA">
      <w:pPr>
        <w:pStyle w:val="NoSpacing"/>
      </w:pPr>
      <w:r>
        <w:t xml:space="preserve">of London. </w:t>
      </w:r>
      <w:proofErr w:type="spellStart"/>
      <w:r>
        <w:t>Sheather</w:t>
      </w:r>
      <w:proofErr w:type="spellEnd"/>
      <w:r>
        <w:t>.</w:t>
      </w:r>
    </w:p>
    <w:p w14:paraId="714821C2" w14:textId="77777777" w:rsidR="00A90CAA" w:rsidRDefault="00A90CAA" w:rsidP="00A90CAA">
      <w:pPr>
        <w:pStyle w:val="NoSpacing"/>
      </w:pPr>
    </w:p>
    <w:p w14:paraId="77440795" w14:textId="77777777" w:rsidR="00A90CAA" w:rsidRDefault="00A90CAA" w:rsidP="00A90CAA">
      <w:pPr>
        <w:pStyle w:val="NoSpacing"/>
      </w:pPr>
    </w:p>
    <w:p w14:paraId="07E3E5EE" w14:textId="77777777" w:rsidR="00A90CAA" w:rsidRDefault="00A90CAA" w:rsidP="00A90CAA">
      <w:pPr>
        <w:pStyle w:val="NoSpacing"/>
      </w:pPr>
      <w:r>
        <w:tab/>
        <w:t>1461</w:t>
      </w:r>
      <w:r>
        <w:tab/>
        <w:t>John Broun(q.v.) brought a pliant of a breach of the Statute of</w:t>
      </w:r>
    </w:p>
    <w:p w14:paraId="4CF8863F" w14:textId="77777777" w:rsidR="00A90CAA" w:rsidRDefault="00A90CAA" w:rsidP="00A90CAA">
      <w:pPr>
        <w:pStyle w:val="NoSpacing"/>
      </w:pPr>
      <w:r>
        <w:tab/>
      </w:r>
      <w:r>
        <w:tab/>
      </w:r>
      <w:proofErr w:type="spellStart"/>
      <w:r>
        <w:t>Labourers</w:t>
      </w:r>
      <w:proofErr w:type="spellEnd"/>
      <w:r>
        <w:t xml:space="preserve"> against him.</w:t>
      </w:r>
    </w:p>
    <w:p w14:paraId="7542EDDC" w14:textId="77777777" w:rsidR="00A90CAA" w:rsidRDefault="00A90CAA" w:rsidP="00A90CAA">
      <w:pPr>
        <w:pStyle w:val="NoSpacing"/>
      </w:pPr>
      <w:r>
        <w:tab/>
      </w:r>
      <w:r>
        <w:tab/>
        <w:t xml:space="preserve">( </w:t>
      </w:r>
      <w:hyperlink r:id="rId6" w:history="1">
        <w:r w:rsidRPr="00CB5834">
          <w:rPr>
            <w:rStyle w:val="Hyperlink"/>
          </w:rPr>
          <w:t>https://waalt.uh.edu/index.php/IDXCP40no800</w:t>
        </w:r>
      </w:hyperlink>
      <w:r>
        <w:t xml:space="preserve"> )</w:t>
      </w:r>
    </w:p>
    <w:p w14:paraId="23ABFBFF" w14:textId="77777777" w:rsidR="00A90CAA" w:rsidRDefault="00A90CAA" w:rsidP="00A90CAA">
      <w:pPr>
        <w:pStyle w:val="NoSpacing"/>
      </w:pPr>
    </w:p>
    <w:p w14:paraId="17EF2ED8" w14:textId="77777777" w:rsidR="00A90CAA" w:rsidRDefault="00A90CAA" w:rsidP="00A90CAA">
      <w:pPr>
        <w:pStyle w:val="NoSpacing"/>
      </w:pPr>
    </w:p>
    <w:p w14:paraId="4DE4D9B4" w14:textId="77777777" w:rsidR="00A90CAA" w:rsidRDefault="00A90CAA" w:rsidP="00A90CAA">
      <w:pPr>
        <w:pStyle w:val="NoSpacing"/>
      </w:pPr>
      <w:r>
        <w:t>10 May 2025</w:t>
      </w:r>
    </w:p>
    <w:p w14:paraId="7F5CFA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AB607" w14:textId="77777777" w:rsidR="00A90CAA" w:rsidRDefault="00A90CAA" w:rsidP="009139A6">
      <w:r>
        <w:separator/>
      </w:r>
    </w:p>
  </w:endnote>
  <w:endnote w:type="continuationSeparator" w:id="0">
    <w:p w14:paraId="75315906" w14:textId="77777777" w:rsidR="00A90CAA" w:rsidRDefault="00A90C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B2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17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95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19479" w14:textId="77777777" w:rsidR="00A90CAA" w:rsidRDefault="00A90CAA" w:rsidP="009139A6">
      <w:r>
        <w:separator/>
      </w:r>
    </w:p>
  </w:footnote>
  <w:footnote w:type="continuationSeparator" w:id="0">
    <w:p w14:paraId="52411CB6" w14:textId="77777777" w:rsidR="00A90CAA" w:rsidRDefault="00A90C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104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97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5BF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CA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90CAA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B8C52"/>
  <w15:chartTrackingRefBased/>
  <w15:docId w15:val="{8E23C81B-5DC4-449A-AFFD-72945FB8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0C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2025-05-10T19:34:00Z</dcterms:created>
  <dcterms:modified xsi:type="dcterms:W3CDTF">2025-05-10T19:35:00Z</dcterms:modified>
</cp:coreProperties>
</file>